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2254FA" w14:textId="77777777" w:rsidR="00D20E4F" w:rsidRDefault="00D20E4F" w:rsidP="00D20E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MASON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14:paraId="4E22ECC9" w14:textId="77777777" w:rsidR="00D20E4F" w:rsidRDefault="00D20E4F" w:rsidP="00D20E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Full Sutton, East Riding of Yorkshire. Husbandman.</w:t>
      </w:r>
    </w:p>
    <w:p w14:paraId="2CE2BF6D" w14:textId="77777777" w:rsidR="00D20E4F" w:rsidRDefault="00D20E4F" w:rsidP="00D20E4F">
      <w:pPr>
        <w:rPr>
          <w:rFonts w:ascii="Times New Roman" w:hAnsi="Times New Roman" w:cs="Times New Roman"/>
        </w:rPr>
      </w:pPr>
    </w:p>
    <w:p w14:paraId="11D67B5D" w14:textId="77777777" w:rsidR="00D20E4F" w:rsidRDefault="00D20E4F" w:rsidP="00D20E4F">
      <w:pPr>
        <w:rPr>
          <w:rFonts w:ascii="Times New Roman" w:hAnsi="Times New Roman" w:cs="Times New Roman"/>
        </w:rPr>
      </w:pPr>
    </w:p>
    <w:p w14:paraId="6C474C30" w14:textId="77777777" w:rsidR="00D20E4F" w:rsidRDefault="00D20E4F" w:rsidP="00D20E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Henry </w:t>
      </w:r>
      <w:proofErr w:type="spellStart"/>
      <w:r>
        <w:rPr>
          <w:rFonts w:ascii="Times New Roman" w:hAnsi="Times New Roman" w:cs="Times New Roman"/>
        </w:rPr>
        <w:t>Byngley</w:t>
      </w:r>
      <w:proofErr w:type="spellEnd"/>
      <w:r>
        <w:rPr>
          <w:rFonts w:ascii="Times New Roman" w:hAnsi="Times New Roman" w:cs="Times New Roman"/>
        </w:rPr>
        <w:t>(q.v.) brought a plaint of trespass against him, John Sutton(q.v.)</w:t>
      </w:r>
    </w:p>
    <w:p w14:paraId="0642D07E" w14:textId="77777777" w:rsidR="00D20E4F" w:rsidRDefault="00D20E4F" w:rsidP="00D20E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Robert Sutton(q.v.), </w:t>
      </w:r>
      <w:proofErr w:type="gramStart"/>
      <w:r>
        <w:rPr>
          <w:rFonts w:ascii="Times New Roman" w:hAnsi="Times New Roman" w:cs="Times New Roman"/>
        </w:rPr>
        <w:t>all of</w:t>
      </w:r>
      <w:proofErr w:type="gramEnd"/>
      <w:r>
        <w:rPr>
          <w:rFonts w:ascii="Times New Roman" w:hAnsi="Times New Roman" w:cs="Times New Roman"/>
        </w:rPr>
        <w:t xml:space="preserve"> Full Sutton, East Riding of Yorkshire.</w:t>
      </w:r>
    </w:p>
    <w:p w14:paraId="4C451969" w14:textId="77777777" w:rsidR="00D20E4F" w:rsidRDefault="00D20E4F" w:rsidP="00D20E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11ECAE5C" w14:textId="77777777" w:rsidR="00D20E4F" w:rsidRDefault="00D20E4F" w:rsidP="00D20E4F">
      <w:pPr>
        <w:rPr>
          <w:rFonts w:ascii="Times New Roman" w:hAnsi="Times New Roman" w:cs="Times New Roman"/>
        </w:rPr>
      </w:pPr>
    </w:p>
    <w:p w14:paraId="3FE9B166" w14:textId="77777777" w:rsidR="00D20E4F" w:rsidRDefault="00D20E4F" w:rsidP="00D20E4F">
      <w:pPr>
        <w:rPr>
          <w:rFonts w:ascii="Times New Roman" w:hAnsi="Times New Roman" w:cs="Times New Roman"/>
        </w:rPr>
      </w:pPr>
    </w:p>
    <w:p w14:paraId="034775D1" w14:textId="77777777" w:rsidR="00D20E4F" w:rsidRDefault="00D20E4F" w:rsidP="00D20E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June 2019</w:t>
      </w:r>
    </w:p>
    <w:p w14:paraId="1F69E3E4" w14:textId="77777777" w:rsidR="006B2F86" w:rsidRPr="00E71FC3" w:rsidRDefault="00D20E4F" w:rsidP="00E71FC3">
      <w:pPr>
        <w:pStyle w:val="NoSpacing"/>
      </w:pPr>
      <w:bookmarkStart w:id="0" w:name="_GoBack"/>
      <w:bookmarkEnd w:id="0"/>
    </w:p>
    <w:sectPr w:rsidR="006B2F86" w:rsidRPr="00E71FC3" w:rsidSect="00D20E4F">
      <w:footerReference w:type="default" r:id="rId6"/>
      <w:pgSz w:w="11906" w:h="16838"/>
      <w:pgMar w:top="1440" w:right="137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EE65D3" w14:textId="77777777" w:rsidR="00D20E4F" w:rsidRDefault="00D20E4F" w:rsidP="00E71FC3">
      <w:r>
        <w:separator/>
      </w:r>
    </w:p>
  </w:endnote>
  <w:endnote w:type="continuationSeparator" w:id="0">
    <w:p w14:paraId="59564496" w14:textId="77777777" w:rsidR="00D20E4F" w:rsidRDefault="00D20E4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51C5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58590D" w14:textId="77777777" w:rsidR="00D20E4F" w:rsidRDefault="00D20E4F" w:rsidP="00E71FC3">
      <w:r>
        <w:separator/>
      </w:r>
    </w:p>
  </w:footnote>
  <w:footnote w:type="continuationSeparator" w:id="0">
    <w:p w14:paraId="231CCBA7" w14:textId="77777777" w:rsidR="00D20E4F" w:rsidRDefault="00D20E4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E4F"/>
    <w:rsid w:val="001A7C09"/>
    <w:rsid w:val="00577BD5"/>
    <w:rsid w:val="00656CBA"/>
    <w:rsid w:val="006A1F77"/>
    <w:rsid w:val="00733BE7"/>
    <w:rsid w:val="00AB52E8"/>
    <w:rsid w:val="00B16D3F"/>
    <w:rsid w:val="00BB41AC"/>
    <w:rsid w:val="00D20E4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7854E8"/>
  <w15:chartTrackingRefBased/>
  <w15:docId w15:val="{EA907715-A06A-4C83-8380-E254310D7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E4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2019-06-12T19:24:00Z</dcterms:created>
  <dcterms:modified xsi:type="dcterms:W3CDTF">2019-06-12T19:25:00Z</dcterms:modified>
</cp:coreProperties>
</file>